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Odiham</w:t>
      </w:r>
      <w:proofErr w:type="spellEnd"/>
      <w:r>
        <w:rPr>
          <w:rFonts w:ascii="Times New Roman" w:hAnsi="Times New Roman" w:cs="Times New Roman"/>
          <w:sz w:val="24"/>
          <w:szCs w:val="24"/>
        </w:rPr>
        <w:t>, Hampshire,</w:t>
      </w: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Gilbert Talbot(q.v.).</w:t>
      </w: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21-308)</w:t>
      </w: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76619" w:rsidRDefault="00D76619" w:rsidP="00D766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D766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619" w:rsidRDefault="00D76619" w:rsidP="00E71FC3">
      <w:pPr>
        <w:spacing w:after="0" w:line="240" w:lineRule="auto"/>
      </w:pPr>
      <w:r>
        <w:separator/>
      </w:r>
    </w:p>
  </w:endnote>
  <w:endnote w:type="continuationSeparator" w:id="0">
    <w:p w:rsidR="00D76619" w:rsidRDefault="00D766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619" w:rsidRDefault="00D76619" w:rsidP="00E71FC3">
      <w:pPr>
        <w:spacing w:after="0" w:line="240" w:lineRule="auto"/>
      </w:pPr>
      <w:r>
        <w:separator/>
      </w:r>
    </w:p>
  </w:footnote>
  <w:footnote w:type="continuationSeparator" w:id="0">
    <w:p w:rsidR="00D76619" w:rsidRDefault="00D766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19"/>
    <w:rsid w:val="00AB52E8"/>
    <w:rsid w:val="00B16D3F"/>
    <w:rsid w:val="00D7661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EBF85"/>
  <w15:chartTrackingRefBased/>
  <w15:docId w15:val="{0B444409-B479-4A0C-AC1F-97B428317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2016-03-22T20:53:00Z</dcterms:created>
  <dcterms:modified xsi:type="dcterms:W3CDTF">2016-03-22T20:53:00Z</dcterms:modified>
</cp:coreProperties>
</file>